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959" w:rsidRDefault="00D30959" w:rsidP="00D30959">
      <w:pPr>
        <w:pStyle w:val="NoSpacing"/>
      </w:pPr>
      <w:r>
        <w:rPr>
          <w:u w:val="single"/>
        </w:rPr>
        <w:t>John PYARD</w:t>
      </w:r>
      <w:r>
        <w:t xml:space="preserve">     </w:t>
      </w:r>
      <w:proofErr w:type="gramStart"/>
      <w:r>
        <w:t xml:space="preserve">   (</w:t>
      </w:r>
      <w:proofErr w:type="gramEnd"/>
      <w:r>
        <w:t>fl.1443)</w:t>
      </w:r>
    </w:p>
    <w:p w:rsidR="00D30959" w:rsidRDefault="00D30959" w:rsidP="00D30959">
      <w:pPr>
        <w:pStyle w:val="NoSpacing"/>
      </w:pPr>
    </w:p>
    <w:p w:rsidR="00D30959" w:rsidRDefault="00D30959" w:rsidP="00D30959">
      <w:pPr>
        <w:pStyle w:val="NoSpacing"/>
      </w:pPr>
    </w:p>
    <w:p w:rsidR="00AD6D03" w:rsidRDefault="00AD6D03" w:rsidP="00AD6D03">
      <w:pPr>
        <w:pStyle w:val="NoSpacing"/>
      </w:pPr>
      <w:r>
        <w:t>20 Jun.1443</w:t>
      </w:r>
      <w:r>
        <w:tab/>
        <w:t>He was a juror on the inquisition mandamus held in Shrewsbury into lands</w:t>
      </w:r>
    </w:p>
    <w:p w:rsidR="00AD6D03" w:rsidRDefault="00AD6D03" w:rsidP="00AD6D03">
      <w:pPr>
        <w:pStyle w:val="NoSpacing"/>
      </w:pPr>
      <w:r>
        <w:tab/>
      </w:r>
      <w:r>
        <w:tab/>
        <w:t>of the late Margaret Potter(q.v.).</w:t>
      </w:r>
    </w:p>
    <w:p w:rsidR="00AD6D03" w:rsidRDefault="00AD6D03" w:rsidP="00AD6D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26-9)</w:t>
      </w:r>
    </w:p>
    <w:p w:rsidR="00D30959" w:rsidRDefault="00D30959" w:rsidP="00D30959">
      <w:pPr>
        <w:pStyle w:val="NoSpacing"/>
      </w:pPr>
      <w:r>
        <w:t>27 Jun.</w:t>
      </w:r>
      <w:r>
        <w:tab/>
        <w:t>1443</w:t>
      </w:r>
      <w:r>
        <w:tab/>
        <w:t>He was a juror on the inquisition post mortem held in Shrewsbury into the</w:t>
      </w:r>
    </w:p>
    <w:p w:rsidR="00D30959" w:rsidRDefault="00D30959" w:rsidP="00D30959">
      <w:pPr>
        <w:pStyle w:val="NoSpacing"/>
      </w:pPr>
      <w:r>
        <w:tab/>
      </w:r>
      <w:r>
        <w:tab/>
        <w:t xml:space="preserve">lands of the late Walter </w:t>
      </w:r>
      <w:proofErr w:type="spellStart"/>
      <w:r>
        <w:t>Dudston</w:t>
      </w:r>
      <w:proofErr w:type="spellEnd"/>
      <w:r>
        <w:t>(</w:t>
      </w:r>
      <w:proofErr w:type="gramStart"/>
      <w:r>
        <w:t>d.1443)(</w:t>
      </w:r>
      <w:proofErr w:type="gramEnd"/>
      <w:r>
        <w:t xml:space="preserve">q.v.) in Shropshire and the </w:t>
      </w:r>
    </w:p>
    <w:p w:rsidR="00D30959" w:rsidRDefault="00D30959" w:rsidP="00D30959">
      <w:pPr>
        <w:pStyle w:val="NoSpacing"/>
      </w:pPr>
      <w:r>
        <w:tab/>
      </w:r>
      <w:r>
        <w:tab/>
        <w:t>adjacent Welsh March.</w:t>
      </w:r>
    </w:p>
    <w:p w:rsidR="00AD6D03" w:rsidRDefault="00D30959" w:rsidP="00D309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26-3)</w:t>
      </w:r>
    </w:p>
    <w:p w:rsidR="00D30959" w:rsidRDefault="00D30959" w:rsidP="00D30959">
      <w:pPr>
        <w:pStyle w:val="NoSpacing"/>
      </w:pPr>
    </w:p>
    <w:p w:rsidR="00D30959" w:rsidRDefault="00D30959" w:rsidP="00D30959">
      <w:pPr>
        <w:pStyle w:val="NoSpacing"/>
      </w:pPr>
    </w:p>
    <w:p w:rsidR="006B2F86" w:rsidRDefault="00D30959" w:rsidP="00D30959">
      <w:pPr>
        <w:pStyle w:val="NoSpacing"/>
      </w:pPr>
      <w:r>
        <w:t>11 November 2016</w:t>
      </w:r>
    </w:p>
    <w:p w:rsidR="00AD6D03" w:rsidRPr="00D30959" w:rsidRDefault="00AD6D03" w:rsidP="00D30959">
      <w:pPr>
        <w:pStyle w:val="NoSpacing"/>
      </w:pPr>
      <w:r>
        <w:t>13 October 2017</w:t>
      </w:r>
      <w:bookmarkStart w:id="0" w:name="_GoBack"/>
      <w:bookmarkEnd w:id="0"/>
    </w:p>
    <w:sectPr w:rsidR="00AD6D03" w:rsidRPr="00D309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0959" w:rsidRDefault="00D30959" w:rsidP="00E71FC3">
      <w:pPr>
        <w:spacing w:after="0" w:line="240" w:lineRule="auto"/>
      </w:pPr>
      <w:r>
        <w:separator/>
      </w:r>
    </w:p>
  </w:endnote>
  <w:endnote w:type="continuationSeparator" w:id="0">
    <w:p w:rsidR="00D30959" w:rsidRDefault="00D309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0959" w:rsidRDefault="00D30959" w:rsidP="00E71FC3">
      <w:pPr>
        <w:spacing w:after="0" w:line="240" w:lineRule="auto"/>
      </w:pPr>
      <w:r>
        <w:separator/>
      </w:r>
    </w:p>
  </w:footnote>
  <w:footnote w:type="continuationSeparator" w:id="0">
    <w:p w:rsidR="00D30959" w:rsidRDefault="00D309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59"/>
    <w:rsid w:val="001A7C09"/>
    <w:rsid w:val="00733BE7"/>
    <w:rsid w:val="00AB52E8"/>
    <w:rsid w:val="00AD6D03"/>
    <w:rsid w:val="00B16D3F"/>
    <w:rsid w:val="00D3095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52F28"/>
  <w15:chartTrackingRefBased/>
  <w15:docId w15:val="{9670C0C3-CB56-4C43-8359-BC63817F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2016-11-11T15:26:00Z</dcterms:created>
  <dcterms:modified xsi:type="dcterms:W3CDTF">2017-10-13T07:14:00Z</dcterms:modified>
</cp:coreProperties>
</file>